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802" w:rsidRPr="00D029E6" w:rsidRDefault="00652802" w:rsidP="00D029E6">
      <w:pPr>
        <w:tabs>
          <w:tab w:val="left" w:pos="514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029E6">
        <w:rPr>
          <w:rFonts w:ascii="Times New Roman" w:hAnsi="Times New Roman" w:cs="Times New Roman"/>
          <w:sz w:val="24"/>
          <w:szCs w:val="24"/>
        </w:rPr>
        <w:tab/>
        <w:t xml:space="preserve">Утверждаю </w:t>
      </w:r>
    </w:p>
    <w:p w:rsidR="00652802" w:rsidRPr="00D029E6" w:rsidRDefault="00652802" w:rsidP="00D029E6">
      <w:pPr>
        <w:tabs>
          <w:tab w:val="left" w:pos="357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029E6">
        <w:rPr>
          <w:rFonts w:ascii="Times New Roman" w:hAnsi="Times New Roman" w:cs="Times New Roman"/>
          <w:sz w:val="24"/>
          <w:szCs w:val="24"/>
        </w:rPr>
        <w:tab/>
        <w:t>Директор МУК «Районно –культурный центр»</w:t>
      </w:r>
    </w:p>
    <w:p w:rsidR="00652802" w:rsidRPr="00D029E6" w:rsidRDefault="00652802" w:rsidP="00D029E6">
      <w:pPr>
        <w:tabs>
          <w:tab w:val="left" w:pos="357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029E6">
        <w:rPr>
          <w:rFonts w:ascii="Times New Roman" w:hAnsi="Times New Roman" w:cs="Times New Roman"/>
          <w:sz w:val="24"/>
          <w:szCs w:val="24"/>
        </w:rPr>
        <w:tab/>
        <w:t xml:space="preserve">Поназыревского муниципального округа </w:t>
      </w:r>
    </w:p>
    <w:p w:rsidR="00652802" w:rsidRPr="00D029E6" w:rsidRDefault="00652802" w:rsidP="00D029E6">
      <w:pPr>
        <w:tabs>
          <w:tab w:val="left" w:pos="357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029E6">
        <w:rPr>
          <w:rFonts w:ascii="Times New Roman" w:hAnsi="Times New Roman" w:cs="Times New Roman"/>
          <w:sz w:val="24"/>
          <w:szCs w:val="24"/>
        </w:rPr>
        <w:tab/>
        <w:t>Кузнецова А.А.</w:t>
      </w:r>
    </w:p>
    <w:p w:rsidR="00652802" w:rsidRPr="00D029E6" w:rsidRDefault="00652802" w:rsidP="00D029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52802" w:rsidRPr="00D029E6" w:rsidRDefault="00652802" w:rsidP="00D029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2802" w:rsidRPr="00D029E6" w:rsidRDefault="00652802" w:rsidP="00D029E6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9E6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652802" w:rsidRPr="00D029E6" w:rsidRDefault="00652802" w:rsidP="00D029E6">
      <w:pPr>
        <w:tabs>
          <w:tab w:val="left" w:pos="10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9E6">
        <w:rPr>
          <w:rFonts w:ascii="Times New Roman" w:hAnsi="Times New Roman" w:cs="Times New Roman"/>
          <w:b/>
          <w:bCs/>
          <w:sz w:val="28"/>
          <w:szCs w:val="28"/>
        </w:rPr>
        <w:t>Работы Гудковского сельского клуба на июнь.</w:t>
      </w:r>
    </w:p>
    <w:p w:rsidR="00652802" w:rsidRPr="00D029E6" w:rsidRDefault="00652802" w:rsidP="00D029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01"/>
        <w:gridCol w:w="1427"/>
        <w:gridCol w:w="3662"/>
        <w:gridCol w:w="1272"/>
        <w:gridCol w:w="1809"/>
      </w:tblGrid>
      <w:tr w:rsidR="00652802" w:rsidRPr="007A0ECD" w:rsidTr="000E78AE">
        <w:tc>
          <w:tcPr>
            <w:tcW w:w="1401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 xml:space="preserve">Дата и время проведения </w:t>
            </w:r>
          </w:p>
        </w:tc>
        <w:tc>
          <w:tcPr>
            <w:tcW w:w="1427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3662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2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Категория +</w:t>
            </w:r>
          </w:p>
        </w:tc>
        <w:tc>
          <w:tcPr>
            <w:tcW w:w="1809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Ответственная</w:t>
            </w:r>
          </w:p>
        </w:tc>
      </w:tr>
      <w:tr w:rsidR="00652802" w:rsidRPr="007A0ECD" w:rsidTr="000E78AE">
        <w:tc>
          <w:tcPr>
            <w:tcW w:w="1401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02.06.2023 13:00</w:t>
            </w:r>
          </w:p>
        </w:tc>
        <w:tc>
          <w:tcPr>
            <w:tcW w:w="1427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Гудковский сельский клуб</w:t>
            </w:r>
          </w:p>
        </w:tc>
        <w:tc>
          <w:tcPr>
            <w:tcW w:w="3662" w:type="dxa"/>
          </w:tcPr>
          <w:p w:rsidR="00652802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программа </w:t>
            </w:r>
          </w:p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«В гостях у березки»</w:t>
            </w:r>
          </w:p>
        </w:tc>
        <w:tc>
          <w:tcPr>
            <w:tcW w:w="1272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6+</w:t>
            </w:r>
          </w:p>
        </w:tc>
        <w:tc>
          <w:tcPr>
            <w:tcW w:w="1809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Толстова Н.В.</w:t>
            </w:r>
          </w:p>
        </w:tc>
      </w:tr>
      <w:tr w:rsidR="00652802" w:rsidRPr="007A0ECD" w:rsidTr="000E78AE">
        <w:tc>
          <w:tcPr>
            <w:tcW w:w="1401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07.06.2023 13:00</w:t>
            </w:r>
          </w:p>
        </w:tc>
        <w:tc>
          <w:tcPr>
            <w:tcW w:w="1427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Гудковский сельский клуб</w:t>
            </w:r>
          </w:p>
        </w:tc>
        <w:tc>
          <w:tcPr>
            <w:tcW w:w="3662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Детский игровой ч</w:t>
            </w:r>
            <w:bookmarkStart w:id="0" w:name="_GoBack"/>
            <w:bookmarkEnd w:id="0"/>
            <w:r w:rsidRPr="007A0ECD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</w:p>
        </w:tc>
        <w:tc>
          <w:tcPr>
            <w:tcW w:w="1272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6+</w:t>
            </w:r>
          </w:p>
        </w:tc>
        <w:tc>
          <w:tcPr>
            <w:tcW w:w="1809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Толстова Н.В.</w:t>
            </w:r>
          </w:p>
        </w:tc>
      </w:tr>
      <w:tr w:rsidR="00652802" w:rsidRPr="007A0ECD" w:rsidTr="000E78AE">
        <w:tc>
          <w:tcPr>
            <w:tcW w:w="1401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09.06.2023 13:00</w:t>
            </w:r>
          </w:p>
        </w:tc>
        <w:tc>
          <w:tcPr>
            <w:tcW w:w="1427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Гудковский сельский клуб</w:t>
            </w:r>
          </w:p>
        </w:tc>
        <w:tc>
          <w:tcPr>
            <w:tcW w:w="3662" w:type="dxa"/>
          </w:tcPr>
          <w:p w:rsidR="00652802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« Урок России»</w:t>
            </w:r>
          </w:p>
        </w:tc>
        <w:tc>
          <w:tcPr>
            <w:tcW w:w="1272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6+</w:t>
            </w:r>
          </w:p>
        </w:tc>
        <w:tc>
          <w:tcPr>
            <w:tcW w:w="1809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Толстова Н.В.</w:t>
            </w:r>
          </w:p>
        </w:tc>
      </w:tr>
      <w:tr w:rsidR="00652802" w:rsidRPr="007A0ECD" w:rsidTr="000E78AE">
        <w:tc>
          <w:tcPr>
            <w:tcW w:w="1401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16.06. 2023 13:00</w:t>
            </w:r>
          </w:p>
        </w:tc>
        <w:tc>
          <w:tcPr>
            <w:tcW w:w="1427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Гудковский сельский клуб</w:t>
            </w:r>
          </w:p>
        </w:tc>
        <w:tc>
          <w:tcPr>
            <w:tcW w:w="3662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Конкурсно игровая программа для детей на улице «Спортивный интерес»</w:t>
            </w:r>
          </w:p>
        </w:tc>
        <w:tc>
          <w:tcPr>
            <w:tcW w:w="1272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6+</w:t>
            </w:r>
          </w:p>
        </w:tc>
        <w:tc>
          <w:tcPr>
            <w:tcW w:w="1809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Толстова Н.В.</w:t>
            </w:r>
          </w:p>
        </w:tc>
      </w:tr>
      <w:tr w:rsidR="00652802" w:rsidRPr="007A0ECD" w:rsidTr="000E78AE">
        <w:tc>
          <w:tcPr>
            <w:tcW w:w="1401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21.06.2023 13:00</w:t>
            </w:r>
          </w:p>
        </w:tc>
        <w:tc>
          <w:tcPr>
            <w:tcW w:w="1427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Гудковский сельский клуб</w:t>
            </w:r>
          </w:p>
        </w:tc>
        <w:tc>
          <w:tcPr>
            <w:tcW w:w="3662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посвященная 22 июня</w:t>
            </w: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 xml:space="preserve">  « Это надо помнить»</w:t>
            </w:r>
          </w:p>
        </w:tc>
        <w:tc>
          <w:tcPr>
            <w:tcW w:w="1272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6+</w:t>
            </w:r>
          </w:p>
        </w:tc>
        <w:tc>
          <w:tcPr>
            <w:tcW w:w="1809" w:type="dxa"/>
          </w:tcPr>
          <w:p w:rsidR="00652802" w:rsidRPr="007A0ECD" w:rsidRDefault="00652802" w:rsidP="007A0E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ECD">
              <w:rPr>
                <w:rFonts w:ascii="Times New Roman" w:hAnsi="Times New Roman" w:cs="Times New Roman"/>
                <w:sz w:val="24"/>
                <w:szCs w:val="24"/>
              </w:rPr>
              <w:t>Толстова Н.В.</w:t>
            </w:r>
          </w:p>
        </w:tc>
      </w:tr>
    </w:tbl>
    <w:p w:rsidR="00652802" w:rsidRPr="00D029E6" w:rsidRDefault="00652802" w:rsidP="00D029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2802" w:rsidRPr="00D029E6" w:rsidRDefault="00652802" w:rsidP="00D029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2802" w:rsidRPr="00D029E6" w:rsidRDefault="00652802" w:rsidP="00D029E6">
      <w:pPr>
        <w:tabs>
          <w:tab w:val="left" w:pos="20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029E6">
        <w:rPr>
          <w:rFonts w:ascii="Times New Roman" w:hAnsi="Times New Roman" w:cs="Times New Roman"/>
          <w:sz w:val="24"/>
          <w:szCs w:val="24"/>
        </w:rPr>
        <w:tab/>
        <w:t>Специалист по методике клубной работы Толстова Н.В.</w:t>
      </w:r>
    </w:p>
    <w:sectPr w:rsidR="00652802" w:rsidRPr="00D029E6" w:rsidSect="008A2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071C"/>
    <w:rsid w:val="000E78AE"/>
    <w:rsid w:val="0010356A"/>
    <w:rsid w:val="001A2C4D"/>
    <w:rsid w:val="00652802"/>
    <w:rsid w:val="007A0ECD"/>
    <w:rsid w:val="008A29E1"/>
    <w:rsid w:val="00982B7E"/>
    <w:rsid w:val="00B0071C"/>
    <w:rsid w:val="00D02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9E1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0071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</Pages>
  <Words>127</Words>
  <Characters>730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Admin</cp:lastModifiedBy>
  <cp:revision>3</cp:revision>
  <dcterms:created xsi:type="dcterms:W3CDTF">2023-05-28T11:03:00Z</dcterms:created>
  <dcterms:modified xsi:type="dcterms:W3CDTF">2023-05-31T09:53:00Z</dcterms:modified>
</cp:coreProperties>
</file>